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09FA7" w14:textId="77777777" w:rsidR="00503D37" w:rsidRDefault="00503D37" w:rsidP="00503D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SCOLEMAISTERMAN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20A9CB72" w14:textId="77777777" w:rsidR="00503D37" w:rsidRDefault="00503D37" w:rsidP="00503D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St.Michael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Bassishaw</w:t>
      </w:r>
      <w:proofErr w:type="spellEnd"/>
      <w:r>
        <w:rPr>
          <w:rFonts w:ascii="Times New Roman" w:hAnsi="Times New Roman" w:cs="Times New Roman"/>
          <w:sz w:val="24"/>
          <w:szCs w:val="24"/>
        </w:rPr>
        <w:t>, London.</w:t>
      </w:r>
    </w:p>
    <w:p w14:paraId="2CEE9EF8" w14:textId="77777777" w:rsidR="00503D37" w:rsidRDefault="00503D37" w:rsidP="00503D37">
      <w:pPr>
        <w:rPr>
          <w:rFonts w:ascii="Times New Roman" w:hAnsi="Times New Roman" w:cs="Times New Roman"/>
          <w:sz w:val="24"/>
          <w:szCs w:val="24"/>
        </w:rPr>
      </w:pPr>
    </w:p>
    <w:p w14:paraId="59555FAB" w14:textId="77777777" w:rsidR="00503D37" w:rsidRDefault="00503D37" w:rsidP="00503D37">
      <w:pPr>
        <w:rPr>
          <w:rFonts w:ascii="Times New Roman" w:hAnsi="Times New Roman" w:cs="Times New Roman"/>
          <w:sz w:val="24"/>
          <w:szCs w:val="24"/>
        </w:rPr>
      </w:pPr>
    </w:p>
    <w:p w14:paraId="3B43F937" w14:textId="77777777" w:rsidR="00503D37" w:rsidRDefault="00503D37" w:rsidP="00503D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Oct.1408</w:t>
      </w:r>
      <w:r>
        <w:rPr>
          <w:rFonts w:ascii="Times New Roman" w:hAnsi="Times New Roman" w:cs="Times New Roman"/>
          <w:sz w:val="24"/>
          <w:szCs w:val="24"/>
        </w:rPr>
        <w:tab/>
        <w:t>Robert Salman, draper(q.v.), left him 6s 8d.</w:t>
      </w:r>
    </w:p>
    <w:p w14:paraId="39BC8182" w14:textId="77777777" w:rsidR="00503D37" w:rsidRDefault="00503D37" w:rsidP="00503D37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p.197)</w:t>
      </w:r>
    </w:p>
    <w:p w14:paraId="0FC1197E" w14:textId="77777777" w:rsidR="00503D37" w:rsidRDefault="00503D37" w:rsidP="00503D37">
      <w:pPr>
        <w:rPr>
          <w:rFonts w:ascii="Times New Roman" w:hAnsi="Times New Roman" w:cs="Times New Roman"/>
          <w:sz w:val="24"/>
          <w:szCs w:val="24"/>
        </w:rPr>
      </w:pPr>
    </w:p>
    <w:p w14:paraId="7DFBB243" w14:textId="77777777" w:rsidR="00503D37" w:rsidRDefault="00503D37" w:rsidP="00503D37">
      <w:pPr>
        <w:rPr>
          <w:rFonts w:ascii="Times New Roman" w:hAnsi="Times New Roman" w:cs="Times New Roman"/>
          <w:sz w:val="24"/>
          <w:szCs w:val="24"/>
        </w:rPr>
      </w:pPr>
    </w:p>
    <w:p w14:paraId="3BF2BD16" w14:textId="77777777" w:rsidR="00503D37" w:rsidRDefault="00503D37" w:rsidP="00503D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2021</w:t>
      </w:r>
    </w:p>
    <w:p w14:paraId="2E3F3B9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76E6F" w14:textId="77777777" w:rsidR="00503D37" w:rsidRDefault="00503D37" w:rsidP="009139A6">
      <w:r>
        <w:separator/>
      </w:r>
    </w:p>
  </w:endnote>
  <w:endnote w:type="continuationSeparator" w:id="0">
    <w:p w14:paraId="5E7F30E3" w14:textId="77777777" w:rsidR="00503D37" w:rsidRDefault="00503D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17D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482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2BA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E421C" w14:textId="77777777" w:rsidR="00503D37" w:rsidRDefault="00503D37" w:rsidP="009139A6">
      <w:r>
        <w:separator/>
      </w:r>
    </w:p>
  </w:footnote>
  <w:footnote w:type="continuationSeparator" w:id="0">
    <w:p w14:paraId="15F78A9E" w14:textId="77777777" w:rsidR="00503D37" w:rsidRDefault="00503D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E26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A5E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1FB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D37"/>
    <w:rsid w:val="000666E0"/>
    <w:rsid w:val="002510B7"/>
    <w:rsid w:val="00503D3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8B00B"/>
  <w15:chartTrackingRefBased/>
  <w15:docId w15:val="{DFAD0322-3A75-4CA6-966B-62038D83B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D3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2021-10-23T13:13:00Z</dcterms:created>
  <dcterms:modified xsi:type="dcterms:W3CDTF">2021-10-23T13:14:00Z</dcterms:modified>
</cp:coreProperties>
</file>